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154" w:rsidRDefault="002C7154" w:rsidP="007410FC">
      <w:pPr>
        <w:pStyle w:val="Heading1"/>
        <w:rPr>
          <w:b/>
          <w:lang w:val="ru-RU"/>
        </w:rPr>
      </w:pPr>
    </w:p>
    <w:p w:rsidR="002C7154" w:rsidRDefault="002C7154" w:rsidP="007410FC">
      <w:pPr>
        <w:framePr w:hSpace="141" w:wrap="around" w:vAnchor="text" w:hAnchor="page" w:x="6016" w:y="1"/>
        <w:rPr>
          <w:noProof/>
        </w:rPr>
      </w:pPr>
      <w:r w:rsidRPr="00BF578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2C7154" w:rsidRDefault="002C7154" w:rsidP="007410FC">
      <w:pPr>
        <w:jc w:val="center"/>
        <w:rPr>
          <w:rFonts w:cs="Tahoma"/>
          <w:b/>
          <w:sz w:val="28"/>
          <w:szCs w:val="28"/>
        </w:rPr>
      </w:pPr>
    </w:p>
    <w:p w:rsidR="002C7154" w:rsidRDefault="002C7154" w:rsidP="007410FC">
      <w:pPr>
        <w:jc w:val="center"/>
        <w:rPr>
          <w:rFonts w:cs="Tahoma"/>
          <w:b/>
          <w:sz w:val="28"/>
          <w:szCs w:val="28"/>
        </w:rPr>
      </w:pPr>
    </w:p>
    <w:p w:rsidR="002C7154" w:rsidRDefault="002C7154" w:rsidP="007410FC">
      <w:pPr>
        <w:jc w:val="center"/>
        <w:rPr>
          <w:rFonts w:cs="Tahoma"/>
          <w:b/>
          <w:sz w:val="28"/>
          <w:szCs w:val="28"/>
        </w:rPr>
      </w:pPr>
    </w:p>
    <w:p w:rsidR="002C7154" w:rsidRDefault="002C7154" w:rsidP="007410FC">
      <w:pPr>
        <w:jc w:val="center"/>
        <w:rPr>
          <w:rFonts w:cs="Tahoma"/>
          <w:b/>
          <w:sz w:val="28"/>
          <w:szCs w:val="28"/>
        </w:rPr>
      </w:pPr>
    </w:p>
    <w:p w:rsidR="002C7154" w:rsidRDefault="002C7154" w:rsidP="007410F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2C7154" w:rsidRDefault="002C7154" w:rsidP="007410F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C7154" w:rsidRDefault="002C7154" w:rsidP="007410F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2C7154" w:rsidRDefault="002C7154" w:rsidP="007410FC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C7154" w:rsidRDefault="002C7154" w:rsidP="007410FC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C7154" w:rsidRPr="0039378D" w:rsidRDefault="002C7154" w:rsidP="007410FC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2C7154" w:rsidRDefault="002C7154" w:rsidP="007410FC"/>
    <w:p w:rsidR="002C7154" w:rsidRPr="0073147A" w:rsidRDefault="002C7154" w:rsidP="007410FC">
      <w:pPr>
        <w:rPr>
          <w:sz w:val="28"/>
          <w:szCs w:val="28"/>
        </w:rPr>
      </w:pPr>
      <w:r>
        <w:rPr>
          <w:sz w:val="28"/>
          <w:szCs w:val="28"/>
        </w:rPr>
        <w:t>5липня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  №178</w:t>
      </w:r>
      <w:r w:rsidRPr="0073147A">
        <w:rPr>
          <w:sz w:val="28"/>
          <w:szCs w:val="28"/>
        </w:rPr>
        <w:t xml:space="preserve">-к </w:t>
      </w:r>
    </w:p>
    <w:p w:rsidR="002C7154" w:rsidRPr="0073147A" w:rsidRDefault="002C7154" w:rsidP="007410FC">
      <w:pPr>
        <w:rPr>
          <w:b/>
          <w:sz w:val="28"/>
          <w:szCs w:val="28"/>
        </w:rPr>
      </w:pPr>
    </w:p>
    <w:p w:rsidR="002C7154" w:rsidRPr="0073147A" w:rsidRDefault="002C7154" w:rsidP="007410FC">
      <w:pPr>
        <w:jc w:val="center"/>
        <w:rPr>
          <w:b/>
          <w:sz w:val="28"/>
          <w:szCs w:val="28"/>
        </w:rPr>
      </w:pPr>
    </w:p>
    <w:p w:rsidR="002C7154" w:rsidRPr="0073147A" w:rsidRDefault="002C7154" w:rsidP="007410FC">
      <w:pPr>
        <w:jc w:val="center"/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Настрадін Т.І.</w:t>
      </w:r>
    </w:p>
    <w:p w:rsidR="002C7154" w:rsidRPr="0073147A" w:rsidRDefault="002C7154" w:rsidP="007410FC">
      <w:pPr>
        <w:jc w:val="center"/>
        <w:rPr>
          <w:sz w:val="28"/>
          <w:szCs w:val="28"/>
        </w:rPr>
      </w:pPr>
    </w:p>
    <w:p w:rsidR="002C7154" w:rsidRPr="0073147A" w:rsidRDefault="002C7154" w:rsidP="007410FC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Настрадін Т.І.:</w:t>
      </w:r>
    </w:p>
    <w:p w:rsidR="002C7154" w:rsidRDefault="002C7154" w:rsidP="007410FC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Настрадін Тетяні Іванівні,  діловоду відділу організаційної та кадрової роботи міської ради,  щорічну основну відпустку тривалістю 24 календарних </w:t>
      </w:r>
      <w:r w:rsidRPr="002447A5">
        <w:rPr>
          <w:highlight w:val="black"/>
        </w:rPr>
        <w:t>дніз 19 липня  2021 року по 11 серпня 2021 року включно,  за період роботи з 05 січня 2021 року  по 04 січня 2022 року.</w:t>
      </w:r>
      <w:r>
        <w:t xml:space="preserve"> </w:t>
      </w:r>
    </w:p>
    <w:p w:rsidR="002C7154" w:rsidRPr="00C37068" w:rsidRDefault="002C7154" w:rsidP="007410FC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Настрадін Т.І.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2C7154" w:rsidRPr="005B6AF9" w:rsidRDefault="002C7154" w:rsidP="007410FC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2C7154" w:rsidRDefault="002C7154" w:rsidP="007410FC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</w:t>
      </w:r>
    </w:p>
    <w:p w:rsidR="002C7154" w:rsidRPr="0039378D" w:rsidRDefault="002C7154" w:rsidP="007410FC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Настрадін Т.І. від 15 червня 2021 року.</w:t>
      </w:r>
    </w:p>
    <w:p w:rsidR="002C7154" w:rsidRPr="0039378D" w:rsidRDefault="002C7154" w:rsidP="007410FC">
      <w:pPr>
        <w:pStyle w:val="Heading2"/>
      </w:pPr>
    </w:p>
    <w:p w:rsidR="002C7154" w:rsidRPr="000917CC" w:rsidRDefault="002C7154" w:rsidP="007410F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2C7154" w:rsidRDefault="002C7154" w:rsidP="007410FC">
      <w:pPr>
        <w:pStyle w:val="Heading2"/>
      </w:pPr>
    </w:p>
    <w:p w:rsidR="002C7154" w:rsidRDefault="002C7154" w:rsidP="007410FC">
      <w:pPr>
        <w:pStyle w:val="Heading2"/>
      </w:pPr>
    </w:p>
    <w:p w:rsidR="002C7154" w:rsidRDefault="002C7154" w:rsidP="007410FC">
      <w:pPr>
        <w:pStyle w:val="Heading2"/>
      </w:pPr>
      <w:r>
        <w:t>З розпорядженням ознайомлена</w:t>
      </w:r>
      <w:r>
        <w:tab/>
        <w:t>_____________    Т.Настрадін</w:t>
      </w:r>
    </w:p>
    <w:p w:rsidR="002C7154" w:rsidRPr="002D6B80" w:rsidRDefault="002C7154" w:rsidP="007410FC">
      <w:pPr>
        <w:rPr>
          <w:u w:val="single"/>
        </w:rPr>
      </w:pPr>
    </w:p>
    <w:p w:rsidR="002C7154" w:rsidRDefault="002C7154" w:rsidP="007410FC"/>
    <w:p w:rsidR="002C7154" w:rsidRDefault="002C7154" w:rsidP="007410FC"/>
    <w:p w:rsidR="002C7154" w:rsidRDefault="002C7154" w:rsidP="007410FC"/>
    <w:p w:rsidR="002C7154" w:rsidRDefault="002C7154" w:rsidP="007410FC"/>
    <w:p w:rsidR="002C7154" w:rsidRDefault="002C7154" w:rsidP="007410FC"/>
    <w:p w:rsidR="002C7154" w:rsidRPr="00E96A52" w:rsidRDefault="002C7154" w:rsidP="00741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C7154" w:rsidRPr="00E96A52" w:rsidRDefault="002C7154" w:rsidP="00741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05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№177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C7154" w:rsidRDefault="002C7154" w:rsidP="00741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7154" w:rsidRPr="000A696E" w:rsidRDefault="002C7154" w:rsidP="007410FC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Настрадін Т.І.</w:t>
      </w:r>
    </w:p>
    <w:p w:rsidR="002C7154" w:rsidRPr="00A84420" w:rsidRDefault="002C7154" w:rsidP="007410FC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7154" w:rsidRPr="00CF77D5" w:rsidRDefault="002C7154" w:rsidP="007410F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C7154" w:rsidRPr="00E05F39" w:rsidRDefault="002C7154" w:rsidP="007410F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2C7154" w:rsidRPr="00E05F39" w:rsidRDefault="002C7154" w:rsidP="007410F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2C7154" w:rsidRPr="00E05F39" w:rsidRDefault="002C7154" w:rsidP="007410FC">
      <w:pPr>
        <w:rPr>
          <w:b/>
          <w:sz w:val="28"/>
          <w:szCs w:val="28"/>
        </w:rPr>
      </w:pPr>
    </w:p>
    <w:p w:rsidR="002C7154" w:rsidRDefault="002C7154" w:rsidP="007410FC">
      <w:pPr>
        <w:rPr>
          <w:sz w:val="28"/>
          <w:szCs w:val="28"/>
        </w:rPr>
      </w:pPr>
    </w:p>
    <w:p w:rsidR="002C7154" w:rsidRPr="00E05F39" w:rsidRDefault="002C7154" w:rsidP="007410FC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2C7154" w:rsidRPr="00E05F39" w:rsidRDefault="002C7154" w:rsidP="007410F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2C7154" w:rsidRPr="00E05F39" w:rsidRDefault="002C7154" w:rsidP="007410FC">
      <w:pPr>
        <w:rPr>
          <w:sz w:val="28"/>
          <w:szCs w:val="28"/>
        </w:rPr>
      </w:pPr>
    </w:p>
    <w:p w:rsidR="002C7154" w:rsidRDefault="002C7154" w:rsidP="007410FC">
      <w:pPr>
        <w:rPr>
          <w:sz w:val="28"/>
          <w:szCs w:val="28"/>
        </w:rPr>
      </w:pPr>
    </w:p>
    <w:p w:rsidR="002C7154" w:rsidRDefault="002C7154" w:rsidP="00703D29">
      <w:pPr>
        <w:rPr>
          <w:sz w:val="28"/>
          <w:szCs w:val="28"/>
        </w:rPr>
      </w:pPr>
      <w:bookmarkStart w:id="0" w:name="_GoBack"/>
      <w:bookmarkEnd w:id="0"/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2C7154" w:rsidRDefault="002C7154" w:rsidP="00703D29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2C7154" w:rsidRDefault="002C7154" w:rsidP="00703D29"/>
    <w:p w:rsidR="002C7154" w:rsidRDefault="002C7154" w:rsidP="007410FC"/>
    <w:p w:rsidR="002C7154" w:rsidRPr="007410FC" w:rsidRDefault="002C7154" w:rsidP="007410FC"/>
    <w:p w:rsidR="002C7154" w:rsidRDefault="002C7154" w:rsidP="007410FC"/>
    <w:p w:rsidR="002C7154" w:rsidRDefault="002C7154" w:rsidP="007410FC"/>
    <w:p w:rsidR="002C7154" w:rsidRPr="006D7188" w:rsidRDefault="002C7154" w:rsidP="007410FC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2C7154" w:rsidRDefault="002C7154" w:rsidP="007410FC"/>
    <w:p w:rsidR="002C7154" w:rsidRDefault="002C7154" w:rsidP="007410FC"/>
    <w:p w:rsidR="002C7154" w:rsidRDefault="002C7154" w:rsidP="007410FC"/>
    <w:p w:rsidR="002C7154" w:rsidRDefault="002C7154" w:rsidP="007410FC"/>
    <w:p w:rsidR="002C7154" w:rsidRDefault="002C7154" w:rsidP="007410FC"/>
    <w:p w:rsidR="002C7154" w:rsidRDefault="002C7154"/>
    <w:sectPr w:rsidR="002C7154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0FC"/>
    <w:rsid w:val="000917CC"/>
    <w:rsid w:val="000A696E"/>
    <w:rsid w:val="001B36F7"/>
    <w:rsid w:val="002447A5"/>
    <w:rsid w:val="002C7154"/>
    <w:rsid w:val="002D6B80"/>
    <w:rsid w:val="003010A8"/>
    <w:rsid w:val="0039378D"/>
    <w:rsid w:val="004C30B0"/>
    <w:rsid w:val="005B6AF9"/>
    <w:rsid w:val="005E4AE2"/>
    <w:rsid w:val="006D7188"/>
    <w:rsid w:val="00703D29"/>
    <w:rsid w:val="007115B5"/>
    <w:rsid w:val="0073147A"/>
    <w:rsid w:val="007410FC"/>
    <w:rsid w:val="007735AB"/>
    <w:rsid w:val="009618B2"/>
    <w:rsid w:val="00A84420"/>
    <w:rsid w:val="00AF26D6"/>
    <w:rsid w:val="00BF5788"/>
    <w:rsid w:val="00C37068"/>
    <w:rsid w:val="00CF77D5"/>
    <w:rsid w:val="00E05F39"/>
    <w:rsid w:val="00E96A52"/>
    <w:rsid w:val="00FE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0FC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10FC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10FC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10F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410F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7410FC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410F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410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410F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7410FC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7410FC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7410F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410FC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410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10FC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298</Words>
  <Characters>1699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2021-07-02T06:35:00Z</cp:lastPrinted>
  <dcterms:created xsi:type="dcterms:W3CDTF">2021-06-23T12:37:00Z</dcterms:created>
  <dcterms:modified xsi:type="dcterms:W3CDTF">2022-01-11T12:34:00Z</dcterms:modified>
</cp:coreProperties>
</file>